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4172CD" w14:textId="77777777" w:rsidR="00CD5BE8" w:rsidRDefault="00CD5BE8" w:rsidP="00CD5BE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Sibyl KYGHLEY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4FDDE65B" w14:textId="77777777" w:rsidR="00CD5BE8" w:rsidRDefault="00CD5BE8" w:rsidP="00CD5BE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Widow.</w:t>
      </w:r>
    </w:p>
    <w:p w14:paraId="0EDB20A1" w14:textId="77777777" w:rsidR="00CD5BE8" w:rsidRDefault="00CD5BE8" w:rsidP="00CD5BE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77F85BA" w14:textId="77777777" w:rsidR="00CD5BE8" w:rsidRDefault="00CD5BE8" w:rsidP="00CD5BE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239DDC1" w14:textId="77777777" w:rsidR="00CD5BE8" w:rsidRDefault="00CD5BE8" w:rsidP="00CD5BE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= John.</w:t>
      </w:r>
    </w:p>
    <w:p w14:paraId="40FCFCE5" w14:textId="77777777" w:rsidR="00CD5BE8" w:rsidRDefault="00CD5BE8" w:rsidP="00CD5BE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47EB77B" w14:textId="77777777" w:rsidR="00CD5BE8" w:rsidRDefault="00CD5BE8" w:rsidP="00CD5BE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C51BECD" w14:textId="77777777" w:rsidR="00CD5BE8" w:rsidRDefault="00CD5BE8" w:rsidP="00CD5BE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711A57F" w14:textId="77777777" w:rsidR="00CD5BE8" w:rsidRDefault="00CD5BE8" w:rsidP="00CD5BE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She made a plaint of debt against Nicholas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Blewet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Gryndenham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</w:t>
      </w:r>
    </w:p>
    <w:p w14:paraId="7B06EFF8" w14:textId="77777777" w:rsidR="00CD5BE8" w:rsidRDefault="00CD5BE8" w:rsidP="00CD5BE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Somerset(q.v.).   (ibid.)</w:t>
      </w:r>
    </w:p>
    <w:p w14:paraId="54310098" w14:textId="77777777" w:rsidR="00CD5BE8" w:rsidRDefault="00CD5BE8" w:rsidP="00CD5BE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She made a plaint of trespass and contempt against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Grobham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</w:p>
    <w:p w14:paraId="76F098AA" w14:textId="77777777" w:rsidR="00CD5BE8" w:rsidRPr="00745070" w:rsidRDefault="00CD5BE8" w:rsidP="00CD5BE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Taunton, Somerset(q.v.)</w:t>
      </w:r>
    </w:p>
    <w:p w14:paraId="071D9C9C" w14:textId="77777777" w:rsidR="00CD5BE8" w:rsidRDefault="00CD5BE8" w:rsidP="00CD5BE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60DC10D" w14:textId="77777777" w:rsidR="00CD5BE8" w:rsidRDefault="00CD5BE8" w:rsidP="00CD5BE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8B3C1ED" w14:textId="77777777" w:rsidR="00CD5BE8" w:rsidRDefault="00CD5BE8" w:rsidP="00CD5BE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18 May 2021</w:t>
      </w:r>
    </w:p>
    <w:p w14:paraId="0D287C7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E18F3" w14:textId="77777777" w:rsidR="00CD5BE8" w:rsidRDefault="00CD5BE8" w:rsidP="009139A6">
      <w:r>
        <w:separator/>
      </w:r>
    </w:p>
  </w:endnote>
  <w:endnote w:type="continuationSeparator" w:id="0">
    <w:p w14:paraId="66CBD027" w14:textId="77777777" w:rsidR="00CD5BE8" w:rsidRDefault="00CD5BE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3B63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D8D5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AE50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C484F" w14:textId="77777777" w:rsidR="00CD5BE8" w:rsidRDefault="00CD5BE8" w:rsidP="009139A6">
      <w:r>
        <w:separator/>
      </w:r>
    </w:p>
  </w:footnote>
  <w:footnote w:type="continuationSeparator" w:id="0">
    <w:p w14:paraId="53BE6BE8" w14:textId="77777777" w:rsidR="00CD5BE8" w:rsidRDefault="00CD5BE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CABA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B7BC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DA1F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BE8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CD5BE8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BAC2FA"/>
  <w15:chartTrackingRefBased/>
  <w15:docId w15:val="{07663686-A333-4830-B0F6-7F0C6C485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D5BE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2021-06-21T09:09:00Z</dcterms:created>
  <dcterms:modified xsi:type="dcterms:W3CDTF">2021-06-21T09:09:00Z</dcterms:modified>
</cp:coreProperties>
</file>